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A54B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OSTYLER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CFA23F6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255A2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DBE358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Evershot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8AD8959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47B0834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18-45)</w:t>
      </w:r>
    </w:p>
    <w:p w14:paraId="6EF689E1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47886" w14:textId="77777777" w:rsidR="004170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062DA" w14:textId="77777777" w:rsidR="00417069" w:rsidRPr="00952869" w:rsidRDefault="00417069" w:rsidP="00417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635B2452" w14:textId="63BD2B8C" w:rsidR="00BA00AB" w:rsidRPr="0041706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170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5587F" w14:textId="77777777" w:rsidR="00417069" w:rsidRDefault="00417069" w:rsidP="009139A6">
      <w:r>
        <w:separator/>
      </w:r>
    </w:p>
  </w:endnote>
  <w:endnote w:type="continuationSeparator" w:id="0">
    <w:p w14:paraId="76F72E0B" w14:textId="77777777" w:rsidR="00417069" w:rsidRDefault="004170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96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1B7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EDB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4A96" w14:textId="77777777" w:rsidR="00417069" w:rsidRDefault="00417069" w:rsidP="009139A6">
      <w:r>
        <w:separator/>
      </w:r>
    </w:p>
  </w:footnote>
  <w:footnote w:type="continuationSeparator" w:id="0">
    <w:p w14:paraId="327CBD9F" w14:textId="77777777" w:rsidR="00417069" w:rsidRDefault="004170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B3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4F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7F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069"/>
    <w:rsid w:val="000666E0"/>
    <w:rsid w:val="002510B7"/>
    <w:rsid w:val="0041706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22349"/>
  <w15:chartTrackingRefBased/>
  <w15:docId w15:val="{3B4393C3-24EA-4542-8E7D-C9A8360A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70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2022-01-03T21:34:00Z</dcterms:created>
  <dcterms:modified xsi:type="dcterms:W3CDTF">2022-01-03T21:35:00Z</dcterms:modified>
</cp:coreProperties>
</file>